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024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7272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87272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872728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27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27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27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72728" w:rsidRPr="00287E31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02-610-5390</w:t>
            </w:r>
          </w:p>
        </w:tc>
      </w:tr>
      <w:tr w:rsidR="002F054A" w:rsidRPr="003B7C5A" w:rsidTr="00DF406B">
        <w:trPr>
          <w:trHeight w:val="516"/>
        </w:trPr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1345B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7272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727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872728" w:rsidRPr="001345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1345B4" w:rsidRPr="001345B4">
              <w:rPr>
                <w:rFonts w:ascii="TH SarabunPSK" w:hAnsi="TH SarabunPSK" w:cs="TH SarabunPSK" w:hint="cs"/>
                <w:sz w:val="30"/>
                <w:szCs w:val="30"/>
                <w:cs/>
              </w:rPr>
              <w:t>กมลชนก  สกุลเจริญ</w:t>
            </w:r>
            <w:r w:rsidR="008727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87272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8727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8727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02-610-5390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872728" w:rsidRDefault="002F054A" w:rsidP="00872728">
            <w:pP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7272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คำอธิบาย</w:t>
            </w:r>
            <w:r w:rsidR="002D2958" w:rsidRPr="00872728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7272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: </w:t>
            </w:r>
          </w:p>
          <w:p w:rsidR="00872728" w:rsidRPr="002E0FED" w:rsidRDefault="006C7B37" w:rsidP="00777C70">
            <w:pPr>
              <w:pStyle w:val="FootnoteText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87272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</w:t>
            </w:r>
            <w:r w:rsidR="00872728"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ฐาน</w:t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</w:rPr>
              <w:t>Learning Organization</w:t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 xml:space="preserve">) ที่ยั่งยืน  </w:t>
            </w:r>
          </w:p>
          <w:p w:rsidR="00872728" w:rsidRPr="002E0FED" w:rsidRDefault="00872728" w:rsidP="00777C70">
            <w:pPr>
              <w:pStyle w:val="FootnoteText"/>
              <w:ind w:firstLine="768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872728" w:rsidRPr="002E0FED" w:rsidRDefault="00872728" w:rsidP="00777C70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1.</w:t>
            </w:r>
            <w:r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ความรู้ที่ฝังอยู่ในคน (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</w:rPr>
              <w:t>Tacit Knowledge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872728" w:rsidRPr="002E0FED" w:rsidRDefault="00872728" w:rsidP="00777C70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2.</w:t>
            </w:r>
            <w:r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ความรู้ที่ชัดแจ้ง (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</w:rPr>
              <w:t>Explicit Knowledge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872728" w:rsidRPr="002E0FED" w:rsidRDefault="00872728" w:rsidP="00777C70">
            <w:pPr>
              <w:pStyle w:val="FootnoteText"/>
              <w:ind w:firstLine="626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 xml:space="preserve">กระบวนการในการบริหารจัดการความรู้ในองค์กร ประกอบด้วย การระบุความรู้ การคัดเลือก การรวบรวม </w:t>
            </w:r>
            <w:r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</w:t>
            </w:r>
            <w:r w:rsid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ภ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872728" w:rsidRDefault="00872728" w:rsidP="00777C70">
            <w:pPr>
              <w:pStyle w:val="FootnoteText"/>
              <w:ind w:firstLine="768"/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  <w:r w:rsidRPr="0087272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872728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เรื่อง </w:t>
            </w:r>
            <w:r w:rsidRPr="0087272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“</w:t>
            </w:r>
            <w:r w:rsidRPr="00872728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การตรวจสอบภายในภายใต้พ</w:t>
            </w:r>
            <w:r w:rsidR="00777C70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ระราชบัญญัตืวินัยการเงินการตลัง</w:t>
            </w:r>
            <w:r w:rsidRPr="00872728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ของรัฐ พ.ศ. 2561</w:t>
            </w:r>
            <w:r w:rsidRPr="0087272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”</w:t>
            </w:r>
          </w:p>
        </w:tc>
      </w:tr>
      <w:tr w:rsidR="002F054A" w:rsidRPr="003B7C5A" w:rsidTr="00DD2095">
        <w:trPr>
          <w:trHeight w:val="534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3"/>
              <w:gridCol w:w="7362"/>
            </w:tblGrid>
            <w:tr w:rsidR="00A155E3" w:rsidRPr="003B7C5A" w:rsidTr="00777C70">
              <w:trPr>
                <w:trHeight w:val="454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Pr="00166D63" w:rsidRDefault="00872728" w:rsidP="00777C70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872728" w:rsidRPr="00442689" w:rsidRDefault="00872728" w:rsidP="00777C70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Default="00872728" w:rsidP="00777C7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 w:rsidR="002E0FE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872728" w:rsidRPr="00D26714" w:rsidRDefault="00872728" w:rsidP="00777C7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Default="00872728" w:rsidP="00872728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872728" w:rsidRPr="006157FD" w:rsidRDefault="00872728" w:rsidP="00872728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Pr="00B63F29" w:rsidRDefault="00872728" w:rsidP="00872728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</w:t>
                  </w:r>
                  <w:r w:rsidRPr="00F64C81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วันที่ </w:t>
                  </w:r>
                  <w:r w:rsidRPr="00F64C81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Default="00872728" w:rsidP="00872728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872728" w:rsidRPr="006157FD" w:rsidRDefault="00872728" w:rsidP="00872728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DD2095" w:rsidRPr="00DE6CC4" w:rsidRDefault="00DD2095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1134"/>
              <w:gridCol w:w="1418"/>
              <w:gridCol w:w="1276"/>
              <w:gridCol w:w="1119"/>
            </w:tblGrid>
            <w:tr w:rsidR="002F054A" w:rsidRPr="003B7C5A" w:rsidTr="00777C70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E0FED" w:rsidRPr="003B7C5A" w:rsidTr="00777C70">
              <w:trPr>
                <w:trHeight w:val="543"/>
                <w:jc w:val="center"/>
              </w:trPr>
              <w:tc>
                <w:tcPr>
                  <w:tcW w:w="4306" w:type="dxa"/>
                </w:tcPr>
                <w:p w:rsidR="002E0FED" w:rsidRPr="00D26714" w:rsidRDefault="002E0FED" w:rsidP="00777C7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34" w:type="dxa"/>
                </w:tcPr>
                <w:p w:rsidR="002E0FED" w:rsidRPr="00777C70" w:rsidRDefault="002E0FED" w:rsidP="002E0FE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77C7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777C7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FED" w:rsidRDefault="00DF406B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DF406B" w:rsidRDefault="00DF406B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FED" w:rsidRDefault="00DF406B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FED" w:rsidRDefault="00DF406B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F406B">
        <w:trPr>
          <w:trHeight w:val="5381"/>
        </w:trPr>
        <w:tc>
          <w:tcPr>
            <w:tcW w:w="9498" w:type="dxa"/>
            <w:gridSpan w:val="3"/>
          </w:tcPr>
          <w:p w:rsidR="00756D1F" w:rsidRDefault="003B7C5A" w:rsidP="00756D1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56D1F" w:rsidRPr="00756D1F" w:rsidRDefault="00756D1F" w:rsidP="00756D1F">
            <w:pPr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2478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6247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การแต่งตั้งคณะทำงานการจัดความรู้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เพื่อสนับสนุนภารกิจของกลุ่มตรวจสอบภายใน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การจัดมุมความรู้เพื่อให้บุคลกรแลกเปลี่ยนเรียนรู้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การประชุมของคณะทำงานเพื่อคัดเลือกองค์ความรู้ที่นำเสนอในวัน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 องค์ความรู้ ดังนี้</w:t>
            </w:r>
          </w:p>
          <w:p w:rsidR="00756D1F" w:rsidRPr="00756D1F" w:rsidRDefault="00756D1F" w:rsidP="00756D1F">
            <w:pPr>
              <w:ind w:left="14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- </w:t>
            </w:r>
            <w:r w:rsidRPr="00756D1F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การตรวจสอบภายในภายใต้พระราชบัญญัตืวินัยการเงินการตลังของรัฐ พ.ศ. 2561</w:t>
            </w:r>
            <w:r w:rsidRPr="00756D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การจัดแผนการจัดการความรู้ ประจำปีงบประมาณ พ.ศ.2562    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ผู้อำนวยการกลุ่มตรวจสอบภายในให้ความเห็นชอบแผนการจัดการความรู้ ประจำปีงบประมาณ พ.ศ. 2562</w:t>
            </w:r>
          </w:p>
          <w:p w:rsidR="00756D1F" w:rsidRDefault="00756D1F" w:rsidP="00756D1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และจัดส่งให้กลุ่มพัฒนาระบบบริหาร </w:t>
            </w:r>
          </w:p>
          <w:p w:rsidR="00756D1F" w:rsidRDefault="00756D1F" w:rsidP="00756D1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ร่วมกิจกรรม</w:t>
            </w:r>
            <w:r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ประจำปีงบประมาณ 2562 ของสำนักงานคณะกรรมการการอุดมศึกษา</w:t>
            </w:r>
          </w:p>
          <w:p w:rsidR="00A72B1C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E52C4C"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จัดทำสรุปเนื้อหา/สาระสำคัญขององค์ความรู้ที่สำนัก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นำมาแลกเปลี่ยนเรียนรู้ในวัน</w:t>
            </w:r>
          </w:p>
          <w:p w:rsidR="000A5220" w:rsidRDefault="00756D1F" w:rsidP="00756D1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6D1F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พร้อมภาพถ่ายกิจกรรม </w:t>
            </w:r>
            <w:r w:rsidRPr="00756D1F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62 ให้กลุ่มพัฒนาระบบบริหาร</w:t>
            </w:r>
          </w:p>
          <w:p w:rsidR="00756D1F" w:rsidRPr="00DF406B" w:rsidRDefault="00756D1F" w:rsidP="00DF406B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Pr="00756D1F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เล่ม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4 เล่ม</w:t>
            </w:r>
            <w:r w:rsidRPr="00756D1F">
              <w:rPr>
                <w:rFonts w:ascii="TH SarabunPSK" w:hAnsi="TH SarabunPSK" w:cs="TH SarabunPSK"/>
                <w:sz w:val="30"/>
                <w:szCs w:val="30"/>
                <w:cs/>
              </w:rPr>
              <w:t>จัดเก็บเป็นระบบ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756D1F">
              <w:rPr>
                <w:rFonts w:ascii="TH SarabunPSK" w:hAnsi="TH SarabunPSK" w:cs="TH SarabunPSK"/>
                <w:sz w:val="30"/>
                <w:szCs w:val="30"/>
                <w:cs/>
              </w:rPr>
              <w:t>นำขึ้นเว็บไซต์ของ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Pr="00756D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หลักฐานการแต่งตั้งคณะทำงานการจัดการความรู้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ประจำปีงบประมาณ พ.ศ. 256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รายงานการประชุมของคณะทำงานการจัดการความรู้ ประจำปีงบประมาณ พ.ศ. 256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แผนการจัดการความรู้ ประจำปีงบประมาณ พ.ศ. 256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จัดส่งให้กลุ่มพัฒนาระบบบริหาร เมื่อวันที่</w:t>
            </w:r>
          </w:p>
          <w:p w:rsidR="00756D1F" w:rsidRDefault="00A72B1C" w:rsidP="00756D1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2F0A94" w:rsidRPr="000D55E0" w:rsidRDefault="00A72B1C" w:rsidP="00DF406B">
            <w:pPr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ร่วมกิจกรรม</w:t>
            </w:r>
            <w:r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ประจำปีงบประมาณ 2562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15 กุมภาพันธ์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8397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FD2" w:rsidRDefault="00614FD2">
      <w:r>
        <w:separator/>
      </w:r>
    </w:p>
  </w:endnote>
  <w:endnote w:type="continuationSeparator" w:id="0">
    <w:p w:rsidR="00614FD2" w:rsidRDefault="0061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FD2" w:rsidRDefault="00614FD2">
      <w:r>
        <w:separator/>
      </w:r>
    </w:p>
  </w:footnote>
  <w:footnote w:type="continuationSeparator" w:id="0">
    <w:p w:rsidR="00614FD2" w:rsidRDefault="0061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6056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A6056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2429"/>
    <w:rsid w:val="00106E78"/>
    <w:rsid w:val="0012187F"/>
    <w:rsid w:val="00130734"/>
    <w:rsid w:val="001345B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E0FED"/>
    <w:rsid w:val="002F054A"/>
    <w:rsid w:val="002F0A94"/>
    <w:rsid w:val="00335345"/>
    <w:rsid w:val="00335C4D"/>
    <w:rsid w:val="003430B3"/>
    <w:rsid w:val="00344219"/>
    <w:rsid w:val="0034641C"/>
    <w:rsid w:val="00354A65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4FD2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6D1F"/>
    <w:rsid w:val="00757110"/>
    <w:rsid w:val="007605D4"/>
    <w:rsid w:val="00764DED"/>
    <w:rsid w:val="007706C4"/>
    <w:rsid w:val="00777C70"/>
    <w:rsid w:val="007A21D4"/>
    <w:rsid w:val="007A5E7D"/>
    <w:rsid w:val="007C7F91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2728"/>
    <w:rsid w:val="0087746A"/>
    <w:rsid w:val="00896DED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397E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0564"/>
    <w:rsid w:val="00A72B1C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2095"/>
    <w:rsid w:val="00DE1A2C"/>
    <w:rsid w:val="00DE5095"/>
    <w:rsid w:val="00DE6CC4"/>
    <w:rsid w:val="00DF0979"/>
    <w:rsid w:val="00DF2CE3"/>
    <w:rsid w:val="00DF406B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B306B"/>
    <w:rsid w:val="00FC1974"/>
    <w:rsid w:val="00FC7650"/>
    <w:rsid w:val="00FD5F32"/>
    <w:rsid w:val="00FE1A4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ED71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29E5-E102-4D8A-AA1D-8CCE11FE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5</cp:revision>
  <cp:lastPrinted>2019-05-22T08:29:00Z</cp:lastPrinted>
  <dcterms:created xsi:type="dcterms:W3CDTF">2019-05-16T04:45:00Z</dcterms:created>
  <dcterms:modified xsi:type="dcterms:W3CDTF">2019-06-11T09:20:00Z</dcterms:modified>
</cp:coreProperties>
</file>